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安全提醒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978400" cy="6637655"/>
                  <wp:effectExtent l="0" t="0" r="0" b="4445"/>
                  <wp:docPr id="3" name="图片 3" descr="IMG_9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945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8400" cy="663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2024.3.17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5080" b="6985"/>
                  <wp:docPr id="1" name="图片 1" descr="IMG_9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945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安全知识我知道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4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458970" cy="5946140"/>
                  <wp:effectExtent l="0" t="0" r="11430" b="10160"/>
                  <wp:docPr id="4" name="图片 4" descr="IMG_9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945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8970" cy="594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4YTczNDRjY2M4MDAzNDJhNDVkMDlkNTdlMzU0OWM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3AD3C33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550AB9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3</TotalTime>
  <ScaleCrop>false</ScaleCrop>
  <LinksUpToDate>false</LinksUpToDate>
  <CharactersWithSpaces>198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Shine</cp:lastModifiedBy>
  <cp:lastPrinted>2020-11-03T00:11:00Z</cp:lastPrinted>
  <dcterms:modified xsi:type="dcterms:W3CDTF">2024-03-27T04:07:48Z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DB765558528B4326B3FB29B569F57818_13</vt:lpwstr>
  </property>
</Properties>
</file>