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 xml:space="preserve">班级：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扬扬1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hint="eastAsia" w:ascii="宋体" w:hAnsi="宋体" w:cs="宋体"/>
          <w:sz w:val="24"/>
          <w:szCs w:val="24"/>
        </w:rPr>
        <w:t xml:space="preserve">      登记人: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9"/>
        <w:gridCol w:w="1238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24.2.26-2024.3.1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幼儿饮食安全常识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7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tabs>
                <w:tab w:val="left" w:pos="1069"/>
              </w:tabs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4402455" cy="5871845"/>
                  <wp:effectExtent l="0" t="0" r="5715" b="5715"/>
                  <wp:docPr id="3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2455" cy="5871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班级： 扬扬1班      登记人:姚芹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88"/>
        <w:gridCol w:w="1149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3.11-2024.3.15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幼儿安全小知识家长必读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35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389255</wp:posOffset>
                  </wp:positionH>
                  <wp:positionV relativeFrom="paragraph">
                    <wp:posOffset>449580</wp:posOffset>
                  </wp:positionV>
                  <wp:extent cx="4764405" cy="5219065"/>
                  <wp:effectExtent l="0" t="0" r="6985" b="6350"/>
                  <wp:wrapNone/>
                  <wp:docPr id="1" name="图片 1" descr="IMG_20240322_153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240322_15353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4405" cy="521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班级： 扬扬1班      登记人:姚芹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88"/>
        <w:gridCol w:w="1149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3.25-2024.3.29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注重幼儿心理健康教育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35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846320" cy="6259195"/>
                  <wp:effectExtent l="0" t="0" r="7620" b="6350"/>
                  <wp:docPr id="7" name="图片 7" descr="IMG_20240322_153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IMG_20240322_15393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6320" cy="6259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oNotHyphenateCaps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I1MzljODBiNDliMzEyMzFlZWNlN2EzYjU0N2YzMWE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15B41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346C2B"/>
    <w:rsid w:val="029956FE"/>
    <w:rsid w:val="04F23851"/>
    <w:rsid w:val="053E4029"/>
    <w:rsid w:val="06531AE6"/>
    <w:rsid w:val="07A7195A"/>
    <w:rsid w:val="07EB5D18"/>
    <w:rsid w:val="09146BD7"/>
    <w:rsid w:val="09C85DE7"/>
    <w:rsid w:val="0CBE60B5"/>
    <w:rsid w:val="0CC13EAE"/>
    <w:rsid w:val="0D28424C"/>
    <w:rsid w:val="0FF10FED"/>
    <w:rsid w:val="12D85446"/>
    <w:rsid w:val="132018F6"/>
    <w:rsid w:val="13296383"/>
    <w:rsid w:val="13E474A0"/>
    <w:rsid w:val="14666FC3"/>
    <w:rsid w:val="15704B6D"/>
    <w:rsid w:val="193B1804"/>
    <w:rsid w:val="197E3905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5496D80"/>
    <w:rsid w:val="266737DA"/>
    <w:rsid w:val="266E3992"/>
    <w:rsid w:val="26834317"/>
    <w:rsid w:val="27AA012D"/>
    <w:rsid w:val="28A5211F"/>
    <w:rsid w:val="2A4827BE"/>
    <w:rsid w:val="2E3A7BDA"/>
    <w:rsid w:val="2F091661"/>
    <w:rsid w:val="2F1A3574"/>
    <w:rsid w:val="2F9F53D6"/>
    <w:rsid w:val="2FBB411A"/>
    <w:rsid w:val="2FC601BF"/>
    <w:rsid w:val="304D43F8"/>
    <w:rsid w:val="30B73988"/>
    <w:rsid w:val="333A0958"/>
    <w:rsid w:val="3342066A"/>
    <w:rsid w:val="342715EF"/>
    <w:rsid w:val="34516F95"/>
    <w:rsid w:val="36A072AD"/>
    <w:rsid w:val="36A7527D"/>
    <w:rsid w:val="3713287F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F3676"/>
    <w:rsid w:val="47F25148"/>
    <w:rsid w:val="49693930"/>
    <w:rsid w:val="499B4AAC"/>
    <w:rsid w:val="49D812C2"/>
    <w:rsid w:val="4B367AF5"/>
    <w:rsid w:val="4BE15054"/>
    <w:rsid w:val="4CAE3B0B"/>
    <w:rsid w:val="4CB539FF"/>
    <w:rsid w:val="4E786B28"/>
    <w:rsid w:val="4F9051F0"/>
    <w:rsid w:val="4F98545A"/>
    <w:rsid w:val="4FB758CE"/>
    <w:rsid w:val="4FD74E32"/>
    <w:rsid w:val="4FFB4EAA"/>
    <w:rsid w:val="50EB211E"/>
    <w:rsid w:val="51FC4DF0"/>
    <w:rsid w:val="52C00AB7"/>
    <w:rsid w:val="53D8635F"/>
    <w:rsid w:val="53E23D82"/>
    <w:rsid w:val="54B41688"/>
    <w:rsid w:val="56B84B5D"/>
    <w:rsid w:val="56C27DA3"/>
    <w:rsid w:val="56F1693C"/>
    <w:rsid w:val="57B72841"/>
    <w:rsid w:val="59864081"/>
    <w:rsid w:val="59D5719B"/>
    <w:rsid w:val="5AA5593F"/>
    <w:rsid w:val="5AB63B92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3C2069A"/>
    <w:rsid w:val="64472C2D"/>
    <w:rsid w:val="64FD515F"/>
    <w:rsid w:val="65CE22AC"/>
    <w:rsid w:val="67BB479E"/>
    <w:rsid w:val="683C7C50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06339D0"/>
    <w:rsid w:val="711A460C"/>
    <w:rsid w:val="724C5DC5"/>
    <w:rsid w:val="73832F0D"/>
    <w:rsid w:val="73833D8C"/>
    <w:rsid w:val="74925C8D"/>
    <w:rsid w:val="75C722FC"/>
    <w:rsid w:val="76A2647D"/>
    <w:rsid w:val="788A7833"/>
    <w:rsid w:val="78E274AE"/>
    <w:rsid w:val="79855112"/>
    <w:rsid w:val="79AE22E2"/>
    <w:rsid w:val="7AE741DD"/>
    <w:rsid w:val="7C5B51DD"/>
    <w:rsid w:val="7D1267B3"/>
    <w:rsid w:val="7D8600AB"/>
    <w:rsid w:val="7DCD4067"/>
    <w:rsid w:val="7EC11C85"/>
    <w:rsid w:val="7F3D0C7A"/>
    <w:rsid w:val="7F413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autoRedefine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119</Words>
  <Characters>158</Characters>
  <Lines>0</Lines>
  <Paragraphs>0</Paragraphs>
  <TotalTime>1</TotalTime>
  <ScaleCrop>false</ScaleCrop>
  <LinksUpToDate>false</LinksUpToDate>
  <CharactersWithSpaces>225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姚芹</cp:lastModifiedBy>
  <cp:lastPrinted>2023-10-24T10:15:00Z</cp:lastPrinted>
  <dcterms:modified xsi:type="dcterms:W3CDTF">2024-03-23T23:29:26Z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09A07971D49D430EB94B767405B868E4</vt:lpwstr>
  </property>
</Properties>
</file>