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26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2024.3.3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防溺水安全知识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207010</wp:posOffset>
                  </wp:positionV>
                  <wp:extent cx="5266690" cy="6597015"/>
                  <wp:effectExtent l="0" t="0" r="10160" b="13335"/>
                  <wp:wrapSquare wrapText="bothSides"/>
                  <wp:docPr id="1" name="图片 1" descr="C:/Users/Administrator/Desktop/IMG_20240226_080859.jpgIMG_20240226_0808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/Users/Administrator/Desktop/IMG_20240226_080859.jpgIMG_20240226_080859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3032" b="30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6690" cy="659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2"/>
        <w:gridCol w:w="1267"/>
        <w:gridCol w:w="2625"/>
        <w:gridCol w:w="1200"/>
        <w:gridCol w:w="9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2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0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73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2024.3.17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2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防火安全知识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73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460365" cy="6550660"/>
                  <wp:effectExtent l="0" t="0" r="6985" b="2540"/>
                  <wp:docPr id="3" name="图片 3" descr="C:/Users/Administrator/Desktop/IMG_20240311_085547.jpgIMG_20240311_085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Administrator/Desktop/IMG_20240311_085547.jpgIMG_20240311_08554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5018" b="50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365" cy="655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2"/>
        <w:gridCol w:w="1267"/>
        <w:gridCol w:w="2625"/>
        <w:gridCol w:w="1200"/>
        <w:gridCol w:w="9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2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0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73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25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2024.3.31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2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防电小知识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73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460365" cy="6550660"/>
                  <wp:effectExtent l="0" t="0" r="6985" b="2540"/>
                  <wp:docPr id="4" name="图片 4" descr="C:/Users/Administrator/Desktop/IMG_20240325_142300.jpgIMG_20240325_142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C:/Users/Administrator/Desktop/IMG_20240325_142300.jpgIMG_20240325_14230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t="5018" b="50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365" cy="655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3534BA"/>
    <w:rsid w:val="07A7195A"/>
    <w:rsid w:val="07EB5D18"/>
    <w:rsid w:val="08EE3E98"/>
    <w:rsid w:val="09146BD7"/>
    <w:rsid w:val="09207F82"/>
    <w:rsid w:val="09C85DE7"/>
    <w:rsid w:val="0B236E22"/>
    <w:rsid w:val="0BF23908"/>
    <w:rsid w:val="0CA607E0"/>
    <w:rsid w:val="0CBE60B5"/>
    <w:rsid w:val="0CC13EAE"/>
    <w:rsid w:val="0D28424C"/>
    <w:rsid w:val="0FF10FED"/>
    <w:rsid w:val="132018F6"/>
    <w:rsid w:val="13296383"/>
    <w:rsid w:val="13E474A0"/>
    <w:rsid w:val="144D213D"/>
    <w:rsid w:val="14666FC3"/>
    <w:rsid w:val="152432C5"/>
    <w:rsid w:val="15704B6D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4CB4654"/>
    <w:rsid w:val="25C64FE0"/>
    <w:rsid w:val="266E3992"/>
    <w:rsid w:val="26834317"/>
    <w:rsid w:val="27AA012D"/>
    <w:rsid w:val="27E729F3"/>
    <w:rsid w:val="28DC2DE9"/>
    <w:rsid w:val="2973617A"/>
    <w:rsid w:val="2A4827BE"/>
    <w:rsid w:val="2E3A7BDA"/>
    <w:rsid w:val="2E6669B1"/>
    <w:rsid w:val="2F1A3574"/>
    <w:rsid w:val="2FBB411A"/>
    <w:rsid w:val="2FC601BF"/>
    <w:rsid w:val="304D43F8"/>
    <w:rsid w:val="30B73988"/>
    <w:rsid w:val="319A1253"/>
    <w:rsid w:val="32F31CB9"/>
    <w:rsid w:val="331D11FD"/>
    <w:rsid w:val="333A0958"/>
    <w:rsid w:val="3342066A"/>
    <w:rsid w:val="34516F95"/>
    <w:rsid w:val="357A73F3"/>
    <w:rsid w:val="35E94F22"/>
    <w:rsid w:val="36A072AD"/>
    <w:rsid w:val="373F120C"/>
    <w:rsid w:val="39CA08DF"/>
    <w:rsid w:val="3A01080C"/>
    <w:rsid w:val="3A0546FF"/>
    <w:rsid w:val="3A6232FD"/>
    <w:rsid w:val="3AF364D6"/>
    <w:rsid w:val="3AFB6A54"/>
    <w:rsid w:val="3D0D19DB"/>
    <w:rsid w:val="3EC14B3A"/>
    <w:rsid w:val="3EE5177F"/>
    <w:rsid w:val="3F731C3D"/>
    <w:rsid w:val="4030503A"/>
    <w:rsid w:val="403361F7"/>
    <w:rsid w:val="40BE7F63"/>
    <w:rsid w:val="422B6FDD"/>
    <w:rsid w:val="44DC01A5"/>
    <w:rsid w:val="45074680"/>
    <w:rsid w:val="45C92C28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136BCA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602334B9"/>
    <w:rsid w:val="60CA77E2"/>
    <w:rsid w:val="61175F92"/>
    <w:rsid w:val="612C5EFE"/>
    <w:rsid w:val="61AD3A9C"/>
    <w:rsid w:val="62101F79"/>
    <w:rsid w:val="62CB61DA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2E34C34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2279A5"/>
    <w:rsid w:val="7A92238D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autoRedefine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134</Words>
  <Characters>168</Characters>
  <Lines>0</Lines>
  <Paragraphs>0</Paragraphs>
  <TotalTime>1</TotalTime>
  <ScaleCrop>false</ScaleCrop>
  <LinksUpToDate>false</LinksUpToDate>
  <CharactersWithSpaces>200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sanli</cp:lastModifiedBy>
  <cp:lastPrinted>2023-10-23T00:49:00Z</cp:lastPrinted>
  <dcterms:modified xsi:type="dcterms:W3CDTF">2024-03-25T06:26:13Z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A1432F753A764B6D8B8915E59AB4834B_13</vt:lpwstr>
  </property>
</Properties>
</file>