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C61" w:rsidRPr="00273A39" w:rsidRDefault="00144C61" w:rsidP="00273A39">
      <w:pPr>
        <w:spacing w:line="360" w:lineRule="auto"/>
        <w:ind w:firstLineChars="200" w:firstLine="31680"/>
        <w:jc w:val="center"/>
        <w:rPr>
          <w:rFonts w:ascii="黑体" w:eastAsia="黑体" w:hAnsi="黑体"/>
          <w:sz w:val="32"/>
          <w:szCs w:val="32"/>
        </w:rPr>
      </w:pPr>
      <w:r w:rsidRPr="00273A39">
        <w:rPr>
          <w:rFonts w:ascii="黑体" w:eastAsia="黑体" w:hAnsi="黑体" w:hint="eastAsia"/>
          <w:sz w:val="32"/>
          <w:szCs w:val="32"/>
        </w:rPr>
        <w:t>教学反思</w:t>
      </w:r>
    </w:p>
    <w:p w:rsidR="00144C61" w:rsidRPr="00273A39" w:rsidRDefault="00144C61" w:rsidP="00273A39">
      <w:pPr>
        <w:spacing w:line="360" w:lineRule="auto"/>
        <w:ind w:firstLineChars="200" w:firstLine="31680"/>
        <w:rPr>
          <w:sz w:val="24"/>
          <w:szCs w:val="24"/>
        </w:rPr>
      </w:pPr>
      <w:r w:rsidRPr="00273A39">
        <w:rPr>
          <w:rFonts w:hint="eastAsia"/>
          <w:sz w:val="24"/>
          <w:szCs w:val="24"/>
        </w:rPr>
        <w:t>人生最快乐的事就是做自己喜欢做的事。我很庆幸能走上向往已久的三尺讲台。我理想要用我的知识，我的理念去教育一批有理想、有担当、敢作敢为的时代精英。要成为学生们永生难忘的良师益友。</w:t>
      </w:r>
    </w:p>
    <w:p w:rsidR="00144C61" w:rsidRPr="00273A39" w:rsidRDefault="00144C61" w:rsidP="00273A39">
      <w:pPr>
        <w:spacing w:line="360" w:lineRule="auto"/>
        <w:ind w:firstLineChars="200" w:firstLine="31680"/>
        <w:rPr>
          <w:sz w:val="24"/>
          <w:szCs w:val="24"/>
        </w:rPr>
      </w:pPr>
      <w:r w:rsidRPr="00273A39">
        <w:rPr>
          <w:rFonts w:hint="eastAsia"/>
          <w:sz w:val="24"/>
          <w:szCs w:val="24"/>
        </w:rPr>
        <w:t>作为一个新教师，通过一个月的教学实践，我对教师这一职业有一个更清醒的认识：教师，任重而道远；成为学生的良师益友，难上加难；作为老师，只有爱是不行的。认识到自己肩上的责任了解到以后道路的艰难，并没有挫伤我的积极性，而是让我在有心理准备的情况下多了一把干劲。找到理想与现实的切合点，快速完成从学生到教师这一社会职责的转变。在此期间，虽然有一定的进步，但也暴露了我很多不足。</w:t>
      </w:r>
    </w:p>
    <w:p w:rsidR="00144C61" w:rsidRPr="00273A39" w:rsidRDefault="00144C61" w:rsidP="00273A39">
      <w:pPr>
        <w:spacing w:line="360" w:lineRule="auto"/>
        <w:ind w:firstLineChars="200" w:firstLine="31680"/>
        <w:rPr>
          <w:sz w:val="24"/>
          <w:szCs w:val="24"/>
        </w:rPr>
      </w:pPr>
      <w:r w:rsidRPr="00273A39">
        <w:rPr>
          <w:rFonts w:hint="eastAsia"/>
          <w:sz w:val="24"/>
          <w:szCs w:val="24"/>
        </w:rPr>
        <w:t>组织教学方面，我主要是备自己的教法，对学法考虑的比较少。虽说教材是根据相应年龄段孩子的发展来设计的，但我忽略了孩子们接触知识面狭小、学生的基础和接受能力比较薄弱等问题，没有因地制宜。其次是教学环节的设计没有分层，没有根据基础不同的孩子设置不同的目标，每次的作业都拿一个标准来衡量所有的学生，没有照顾到基础薄弱的学生。对课堂的掌控力度不够，有时候在进行一个教学环节的时候只有少部分学生参与，大部分学生表现无所事事，而我并没有察觉采取相应的措施。导致每次学生作业的时候部分学生都存在手足无措或头脑里没有东西只有照办别人的问题。</w:t>
      </w:r>
    </w:p>
    <w:p w:rsidR="00144C61" w:rsidRPr="00273A39" w:rsidRDefault="00144C61" w:rsidP="00273A39">
      <w:pPr>
        <w:spacing w:line="360" w:lineRule="auto"/>
        <w:ind w:firstLineChars="200" w:firstLine="31680"/>
        <w:rPr>
          <w:sz w:val="24"/>
          <w:szCs w:val="24"/>
        </w:rPr>
      </w:pPr>
      <w:r w:rsidRPr="00273A39">
        <w:rPr>
          <w:rFonts w:hint="eastAsia"/>
          <w:sz w:val="24"/>
          <w:szCs w:val="24"/>
        </w:rPr>
        <w:t>课堂效率上问题也很大，表现在我对教材的钻研不够深入，重难点把握不当，教学环节的设计不够科学合理，时间的把控也存在问，所以一堂课上的主要时间浪费在细枝末节上，而重点往往将不明白，课堂任务就很难完成。</w:t>
      </w:r>
    </w:p>
    <w:p w:rsidR="00144C61" w:rsidRPr="00273A39" w:rsidRDefault="00144C61" w:rsidP="00273A39">
      <w:pPr>
        <w:spacing w:line="360" w:lineRule="auto"/>
        <w:ind w:firstLineChars="200" w:firstLine="31680"/>
        <w:rPr>
          <w:sz w:val="24"/>
          <w:szCs w:val="24"/>
        </w:rPr>
      </w:pPr>
      <w:r w:rsidRPr="00273A39">
        <w:rPr>
          <w:rFonts w:hint="eastAsia"/>
          <w:sz w:val="24"/>
          <w:szCs w:val="24"/>
        </w:rPr>
        <w:t>小组学习的策略我还不能很好的运用，表现在对小组合作并没有很好的理解，对问题的设置也没有经过严格推敲，对学生的引导也不够。一遇到要讨论的问题学生往往随便做做样子，小组合作意义不大。</w:t>
      </w:r>
    </w:p>
    <w:p w:rsidR="00144C61" w:rsidRPr="00273A39" w:rsidRDefault="00144C61" w:rsidP="00273A39">
      <w:pPr>
        <w:spacing w:line="360" w:lineRule="auto"/>
        <w:ind w:firstLineChars="200" w:firstLine="31680"/>
        <w:rPr>
          <w:sz w:val="24"/>
          <w:szCs w:val="24"/>
        </w:rPr>
      </w:pPr>
      <w:r w:rsidRPr="00273A39">
        <w:rPr>
          <w:rFonts w:hint="eastAsia"/>
          <w:sz w:val="24"/>
          <w:szCs w:val="24"/>
        </w:rPr>
        <w:t>在以后的教学中我打算从以下几个方面努力：</w:t>
      </w:r>
    </w:p>
    <w:p w:rsidR="00144C61" w:rsidRPr="00273A39" w:rsidRDefault="00144C61" w:rsidP="00273A39">
      <w:pPr>
        <w:pStyle w:val="ListParagraph"/>
        <w:spacing w:line="360" w:lineRule="auto"/>
        <w:ind w:firstLine="31680"/>
        <w:rPr>
          <w:sz w:val="24"/>
          <w:szCs w:val="24"/>
        </w:rPr>
      </w:pPr>
      <w:r w:rsidRPr="00273A39">
        <w:rPr>
          <w:rFonts w:hint="eastAsia"/>
          <w:sz w:val="24"/>
          <w:szCs w:val="24"/>
        </w:rPr>
        <w:t>一、树立责任意识，关爱学生。每堂课认真备课，不仅备教法，更要备学法。课程标准为教学把握了大方向，结合课标，对照每一个年级总的目标。在授课中，把握好教学进度，根据学生兴趣点的变化及时调整更改或添加英语形式与内容，来激发、保持学生的兴趣。站在学生立场上考虑，力所能及的为学生提供最优质的英语教育。</w:t>
      </w:r>
    </w:p>
    <w:p w:rsidR="00144C61" w:rsidRPr="00273A39" w:rsidRDefault="00144C61" w:rsidP="00273A39">
      <w:pPr>
        <w:pStyle w:val="ListParagraph"/>
        <w:spacing w:line="360" w:lineRule="auto"/>
        <w:ind w:firstLine="31680"/>
        <w:rPr>
          <w:sz w:val="24"/>
          <w:szCs w:val="24"/>
        </w:rPr>
      </w:pPr>
      <w:r w:rsidRPr="00273A39">
        <w:rPr>
          <w:rFonts w:hint="eastAsia"/>
          <w:sz w:val="24"/>
          <w:szCs w:val="24"/>
        </w:rPr>
        <w:t>二、要认真钻研教材，找准重难点，教学流程上认真设计每一个环节，科学利用时间，做到学生自己能学会的不讲，学生可能会的少讲，学生存在很大问题的要重点讲，积极引导学生对学习方法的掌握。</w:t>
      </w:r>
    </w:p>
    <w:p w:rsidR="00144C61" w:rsidRPr="00273A39" w:rsidRDefault="00144C61" w:rsidP="00273A39">
      <w:pPr>
        <w:pStyle w:val="ListParagraph"/>
        <w:spacing w:line="360" w:lineRule="auto"/>
        <w:ind w:firstLine="31680"/>
        <w:rPr>
          <w:sz w:val="24"/>
          <w:szCs w:val="24"/>
        </w:rPr>
      </w:pPr>
      <w:r w:rsidRPr="00273A39">
        <w:rPr>
          <w:rFonts w:hint="eastAsia"/>
          <w:sz w:val="24"/>
          <w:szCs w:val="24"/>
        </w:rPr>
        <w:t>三、以后在教法学法上多下功夫研究，多利用小组合作、探究式等学习方法来辅助自己的教学，我相信只要利用好这些教学方法必然会达到事半功倍的效果。</w:t>
      </w:r>
    </w:p>
    <w:p w:rsidR="00144C61" w:rsidRPr="00273A39" w:rsidRDefault="00144C61" w:rsidP="00273A39">
      <w:pPr>
        <w:pStyle w:val="ListParagraph"/>
        <w:spacing w:line="360" w:lineRule="auto"/>
        <w:ind w:firstLine="31680"/>
        <w:rPr>
          <w:sz w:val="24"/>
          <w:szCs w:val="24"/>
        </w:rPr>
      </w:pPr>
      <w:r w:rsidRPr="00273A39">
        <w:rPr>
          <w:rFonts w:hint="eastAsia"/>
          <w:sz w:val="24"/>
          <w:szCs w:val="24"/>
        </w:rPr>
        <w:t>想要成为一位优秀的教师，我需要长期坚持不懈的努力，不断总结提升自己！</w:t>
      </w:r>
      <w:bookmarkStart w:id="0" w:name="_GoBack"/>
      <w:bookmarkEnd w:id="0"/>
    </w:p>
    <w:sectPr w:rsidR="00144C61" w:rsidRPr="00273A39" w:rsidSect="003743F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AA5C51"/>
    <w:multiLevelType w:val="hybridMultilevel"/>
    <w:tmpl w:val="695C6DAE"/>
    <w:lvl w:ilvl="0" w:tplc="7F2A044E">
      <w:start w:val="1"/>
      <w:numFmt w:val="japaneseCounting"/>
      <w:lvlText w:val="%1、"/>
      <w:lvlJc w:val="left"/>
      <w:pPr>
        <w:ind w:left="615" w:hanging="405"/>
      </w:pPr>
      <w:rPr>
        <w:rFonts w:cs="Times New Roman" w:hint="default"/>
      </w:rPr>
    </w:lvl>
    <w:lvl w:ilvl="1" w:tplc="04090019" w:tentative="1">
      <w:start w:val="1"/>
      <w:numFmt w:val="lowerLetter"/>
      <w:lvlText w:val="%2)"/>
      <w:lvlJc w:val="left"/>
      <w:pPr>
        <w:ind w:left="1050" w:hanging="420"/>
      </w:pPr>
      <w:rPr>
        <w:rFonts w:cs="Times New Roman"/>
      </w:rPr>
    </w:lvl>
    <w:lvl w:ilvl="2" w:tplc="0409001B" w:tentative="1">
      <w:start w:val="1"/>
      <w:numFmt w:val="lowerRoman"/>
      <w:lvlText w:val="%3."/>
      <w:lvlJc w:val="righ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9" w:tentative="1">
      <w:start w:val="1"/>
      <w:numFmt w:val="lowerLetter"/>
      <w:lvlText w:val="%5)"/>
      <w:lvlJc w:val="left"/>
      <w:pPr>
        <w:ind w:left="2310" w:hanging="420"/>
      </w:pPr>
      <w:rPr>
        <w:rFonts w:cs="Times New Roman"/>
      </w:rPr>
    </w:lvl>
    <w:lvl w:ilvl="5" w:tplc="0409001B" w:tentative="1">
      <w:start w:val="1"/>
      <w:numFmt w:val="lowerRoman"/>
      <w:lvlText w:val="%6."/>
      <w:lvlJc w:val="righ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9" w:tentative="1">
      <w:start w:val="1"/>
      <w:numFmt w:val="lowerLetter"/>
      <w:lvlText w:val="%8)"/>
      <w:lvlJc w:val="left"/>
      <w:pPr>
        <w:ind w:left="3570" w:hanging="420"/>
      </w:pPr>
      <w:rPr>
        <w:rFonts w:cs="Times New Roman"/>
      </w:rPr>
    </w:lvl>
    <w:lvl w:ilvl="8" w:tplc="0409001B" w:tentative="1">
      <w:start w:val="1"/>
      <w:numFmt w:val="lowerRoman"/>
      <w:lvlText w:val="%9."/>
      <w:lvlJc w:val="right"/>
      <w:pPr>
        <w:ind w:left="399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190E"/>
    <w:rsid w:val="00144C61"/>
    <w:rsid w:val="00162F08"/>
    <w:rsid w:val="00273A39"/>
    <w:rsid w:val="002E5FCC"/>
    <w:rsid w:val="003743F0"/>
    <w:rsid w:val="004E5F34"/>
    <w:rsid w:val="00653310"/>
    <w:rsid w:val="00712D8B"/>
    <w:rsid w:val="007C0C26"/>
    <w:rsid w:val="009C15FA"/>
    <w:rsid w:val="009D190E"/>
    <w:rsid w:val="00A46567"/>
    <w:rsid w:val="00E00416"/>
    <w:rsid w:val="00E53AD8"/>
    <w:rsid w:val="00EA4B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3F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12D8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2</Pages>
  <Words>163</Words>
  <Characters>930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cp:lastModifiedBy>
  <cp:revision>3</cp:revision>
  <dcterms:created xsi:type="dcterms:W3CDTF">2018-09-25T00:58:00Z</dcterms:created>
  <dcterms:modified xsi:type="dcterms:W3CDTF">2018-10-01T05:49:00Z</dcterms:modified>
</cp:coreProperties>
</file>